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13" w:rsidRDefault="00134813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 xml:space="preserve"> обучающихся</w:t>
      </w:r>
      <w:r w:rsidRPr="00635146">
        <w:rPr>
          <w:b/>
          <w:bCs/>
        </w:rPr>
        <w:t>, находящихся на дистанцион</w:t>
      </w:r>
      <w:r>
        <w:rPr>
          <w:b/>
          <w:bCs/>
        </w:rPr>
        <w:t>ном и электронном обучении на 29.12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 </w:t>
      </w:r>
    </w:p>
    <w:p w:rsidR="00134813" w:rsidRDefault="00134813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1B3CC1">
        <w:rPr>
          <w:b/>
          <w:bCs/>
        </w:rPr>
        <w:t xml:space="preserve">Класс: </w:t>
      </w:r>
      <w:r>
        <w:rPr>
          <w:b/>
          <w:bCs/>
        </w:rPr>
        <w:t>4</w:t>
      </w:r>
    </w:p>
    <w:p w:rsidR="00134813" w:rsidRPr="00521373" w:rsidRDefault="00134813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134813" w:rsidTr="0056064D">
        <w:tc>
          <w:tcPr>
            <w:tcW w:w="781" w:type="dxa"/>
          </w:tcPr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134813" w:rsidRDefault="00134813" w:rsidP="00A6257C">
            <w:pPr>
              <w:jc w:val="center"/>
            </w:pPr>
          </w:p>
        </w:tc>
        <w:tc>
          <w:tcPr>
            <w:tcW w:w="851" w:type="dxa"/>
          </w:tcPr>
          <w:p w:rsidR="00134813" w:rsidRDefault="00134813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134813" w:rsidRDefault="00134813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134813" w:rsidRDefault="00134813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134813" w:rsidRDefault="00134813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134813" w:rsidRDefault="00134813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134813" w:rsidRDefault="00134813" w:rsidP="00A6257C">
            <w:pPr>
              <w:jc w:val="center"/>
            </w:pPr>
          </w:p>
        </w:tc>
        <w:tc>
          <w:tcPr>
            <w:tcW w:w="2127" w:type="dxa"/>
          </w:tcPr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ит. д)</w:t>
            </w:r>
          </w:p>
        </w:tc>
        <w:tc>
          <w:tcPr>
            <w:tcW w:w="5244" w:type="dxa"/>
          </w:tcPr>
          <w:p w:rsidR="00134813" w:rsidRDefault="00134813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134813" w:rsidRDefault="00134813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134813" w:rsidRDefault="00134813" w:rsidP="00A6257C">
            <w:pPr>
              <w:jc w:val="center"/>
            </w:pPr>
          </w:p>
        </w:tc>
        <w:tc>
          <w:tcPr>
            <w:tcW w:w="851" w:type="dxa"/>
          </w:tcPr>
          <w:p w:rsidR="00134813" w:rsidRDefault="00134813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134813" w:rsidRDefault="00134813" w:rsidP="00A6257C">
            <w:pPr>
              <w:jc w:val="center"/>
            </w:pPr>
          </w:p>
        </w:tc>
        <w:tc>
          <w:tcPr>
            <w:tcW w:w="1352" w:type="dxa"/>
          </w:tcPr>
          <w:p w:rsidR="00134813" w:rsidRDefault="00134813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134813" w:rsidRDefault="00134813" w:rsidP="00A6257C">
            <w:pPr>
              <w:autoSpaceDE w:val="0"/>
              <w:autoSpaceDN w:val="0"/>
              <w:adjustRightInd w:val="0"/>
              <w:jc w:val="center"/>
            </w:pPr>
            <w:r>
              <w:t>педагога</w:t>
            </w:r>
          </w:p>
          <w:p w:rsidR="00134813" w:rsidRPr="00A6257C" w:rsidRDefault="00134813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134813" w:rsidRDefault="00134813" w:rsidP="00A6257C">
            <w:pPr>
              <w:jc w:val="center"/>
            </w:pPr>
          </w:p>
        </w:tc>
      </w:tr>
      <w:tr w:rsidR="00134813" w:rsidTr="0056064D">
        <w:trPr>
          <w:trHeight w:val="823"/>
        </w:trPr>
        <w:tc>
          <w:tcPr>
            <w:tcW w:w="781" w:type="dxa"/>
          </w:tcPr>
          <w:p w:rsidR="00134813" w:rsidRDefault="00134813" w:rsidP="001100E5">
            <w:r>
              <w:t xml:space="preserve">Математика </w:t>
            </w:r>
          </w:p>
        </w:tc>
        <w:tc>
          <w:tcPr>
            <w:tcW w:w="851" w:type="dxa"/>
          </w:tcPr>
          <w:p w:rsidR="00134813" w:rsidRDefault="00134813" w:rsidP="001100E5">
            <w:r>
              <w:t>Громадина С. Я.</w:t>
            </w:r>
          </w:p>
        </w:tc>
        <w:tc>
          <w:tcPr>
            <w:tcW w:w="567" w:type="dxa"/>
          </w:tcPr>
          <w:p w:rsidR="00134813" w:rsidRDefault="00134813" w:rsidP="00A6257C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34813" w:rsidRDefault="00134813" w:rsidP="001100E5">
            <w:r>
              <w:t>29.12.20</w:t>
            </w:r>
          </w:p>
        </w:tc>
        <w:tc>
          <w:tcPr>
            <w:tcW w:w="1418" w:type="dxa"/>
          </w:tcPr>
          <w:p w:rsidR="00134813" w:rsidRPr="00854E0B" w:rsidRDefault="00134813" w:rsidP="00234AEF">
            <w:r>
              <w:rPr>
                <w:sz w:val="22"/>
                <w:szCs w:val="22"/>
              </w:rPr>
              <w:t>Взаимосвязь между скоростью, временем и расстоянием.</w:t>
            </w:r>
          </w:p>
        </w:tc>
        <w:tc>
          <w:tcPr>
            <w:tcW w:w="1417" w:type="dxa"/>
          </w:tcPr>
          <w:p w:rsidR="00134813" w:rsidRDefault="00134813" w:rsidP="00621C43">
            <w:pPr>
              <w:shd w:val="clear" w:color="auto" w:fill="FFFFFF"/>
              <w:ind w:right="280"/>
            </w:pPr>
            <w:r>
              <w:t>Учебник: стр. 6, 2 часть</w:t>
            </w:r>
          </w:p>
        </w:tc>
        <w:tc>
          <w:tcPr>
            <w:tcW w:w="2127" w:type="dxa"/>
          </w:tcPr>
          <w:p w:rsidR="00134813" w:rsidRPr="00437236" w:rsidRDefault="00134813" w:rsidP="00437236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Стр. 6, прочитать текст. № 14, 19.</w:t>
            </w:r>
          </w:p>
        </w:tc>
        <w:tc>
          <w:tcPr>
            <w:tcW w:w="5244" w:type="dxa"/>
          </w:tcPr>
          <w:p w:rsidR="00134813" w:rsidRPr="00A6257C" w:rsidRDefault="00134813" w:rsidP="000C385C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5" w:history="1">
              <w:r w:rsidRPr="00A6257C">
                <w:rPr>
                  <w:rStyle w:val="Hyperlink"/>
                  <w:lang w:eastAsia="en-US"/>
                </w:rPr>
                <w:t>https://uchi.ru</w:t>
              </w:r>
            </w:hyperlink>
          </w:p>
          <w:p w:rsidR="00134813" w:rsidRDefault="00134813" w:rsidP="000C385C">
            <w:r>
              <w:t>4</w:t>
            </w:r>
            <w:r w:rsidRPr="009F749D">
              <w:t xml:space="preserve"> </w:t>
            </w:r>
            <w:r>
              <w:t>класс, математика, марафон</w:t>
            </w:r>
          </w:p>
        </w:tc>
        <w:tc>
          <w:tcPr>
            <w:tcW w:w="851" w:type="dxa"/>
          </w:tcPr>
          <w:p w:rsidR="00134813" w:rsidRDefault="00134813" w:rsidP="00735F2E">
            <w:r>
              <w:t xml:space="preserve">До 29.12.20 </w:t>
            </w:r>
          </w:p>
        </w:tc>
        <w:tc>
          <w:tcPr>
            <w:tcW w:w="1352" w:type="dxa"/>
          </w:tcPr>
          <w:p w:rsidR="00134813" w:rsidRPr="00854E0B" w:rsidRDefault="00134813" w:rsidP="001100E5">
            <w:hyperlink r:id="rId6" w:history="1">
              <w:r w:rsidRPr="00854E0B">
                <w:rPr>
                  <w:rStyle w:val="Hyperlink"/>
                  <w:sz w:val="22"/>
                  <w:szCs w:val="22"/>
                  <w:lang w:val="en-US"/>
                </w:rPr>
                <w:t>sgromadina</w:t>
              </w:r>
              <w:r w:rsidRPr="00854E0B">
                <w:rPr>
                  <w:rStyle w:val="Hyperlink"/>
                  <w:sz w:val="22"/>
                  <w:szCs w:val="22"/>
                </w:rPr>
                <w:t>@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yandex</w:t>
              </w:r>
              <w:r w:rsidRPr="00854E0B">
                <w:rPr>
                  <w:rStyle w:val="Hyperlink"/>
                  <w:sz w:val="22"/>
                  <w:szCs w:val="22"/>
                </w:rPr>
                <w:t>.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ru</w:t>
              </w:r>
            </w:hyperlink>
          </w:p>
          <w:p w:rsidR="00134813" w:rsidRPr="00854E0B" w:rsidRDefault="00134813" w:rsidP="00CB39C5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134813" w:rsidRPr="00854E0B" w:rsidRDefault="00134813" w:rsidP="00CB39C5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134813" w:rsidRDefault="00134813" w:rsidP="00CB39C5">
            <w:hyperlink r:id="rId7" w:tgtFrame="_blank" w:history="1">
              <w:r w:rsidRPr="00854E0B">
                <w:rPr>
                  <w:rStyle w:val="Hyperlink"/>
                  <w:sz w:val="22"/>
                  <w:szCs w:val="22"/>
                </w:rPr>
                <w:t>https://vk.com/club147155790</w:t>
              </w:r>
            </w:hyperlink>
          </w:p>
        </w:tc>
      </w:tr>
      <w:tr w:rsidR="00134813" w:rsidTr="00854E0B">
        <w:trPr>
          <w:trHeight w:val="531"/>
        </w:trPr>
        <w:tc>
          <w:tcPr>
            <w:tcW w:w="781" w:type="dxa"/>
          </w:tcPr>
          <w:p w:rsidR="00134813" w:rsidRDefault="00134813" w:rsidP="001100E5">
            <w:r>
              <w:t>Русский язык</w:t>
            </w:r>
          </w:p>
        </w:tc>
        <w:tc>
          <w:tcPr>
            <w:tcW w:w="851" w:type="dxa"/>
          </w:tcPr>
          <w:p w:rsidR="00134813" w:rsidRDefault="00134813" w:rsidP="00F42D0A">
            <w:r>
              <w:t>Громадина С. Я.</w:t>
            </w:r>
          </w:p>
        </w:tc>
        <w:tc>
          <w:tcPr>
            <w:tcW w:w="567" w:type="dxa"/>
          </w:tcPr>
          <w:p w:rsidR="00134813" w:rsidRDefault="00134813" w:rsidP="00F42D0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34813" w:rsidRDefault="00134813" w:rsidP="00F42D0A">
            <w:r>
              <w:t>29.12.20</w:t>
            </w:r>
          </w:p>
        </w:tc>
        <w:tc>
          <w:tcPr>
            <w:tcW w:w="1418" w:type="dxa"/>
          </w:tcPr>
          <w:p w:rsidR="00134813" w:rsidRPr="00854E0B" w:rsidRDefault="00134813" w:rsidP="00854E0B">
            <w:r>
              <w:t>Род и число имён прилагательных. Актуализация знаний о взаимосвязи имён прилагательных и имён существительных.</w:t>
            </w:r>
          </w:p>
        </w:tc>
        <w:tc>
          <w:tcPr>
            <w:tcW w:w="1417" w:type="dxa"/>
          </w:tcPr>
          <w:p w:rsidR="00134813" w:rsidRDefault="00134813" w:rsidP="00621C43">
            <w:pPr>
              <w:shd w:val="clear" w:color="auto" w:fill="FFFFFF"/>
              <w:ind w:right="280"/>
            </w:pPr>
            <w:r>
              <w:t>Учебник: стр. 5 – 6 , 2 часть</w:t>
            </w:r>
          </w:p>
        </w:tc>
        <w:tc>
          <w:tcPr>
            <w:tcW w:w="2127" w:type="dxa"/>
          </w:tcPr>
          <w:p w:rsidR="00134813" w:rsidRPr="002E46CF" w:rsidRDefault="00134813" w:rsidP="00C5351C">
            <w:pPr>
              <w:shd w:val="clear" w:color="auto" w:fill="FFFFFF"/>
              <w:ind w:right="280"/>
            </w:pPr>
            <w:r>
              <w:t xml:space="preserve">Стр. 5 - 6 упр. 3, 4, 6. </w:t>
            </w:r>
          </w:p>
        </w:tc>
        <w:tc>
          <w:tcPr>
            <w:tcW w:w="5244" w:type="dxa"/>
          </w:tcPr>
          <w:p w:rsidR="00134813" w:rsidRPr="00A6257C" w:rsidRDefault="00134813" w:rsidP="005C2FD1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8" w:history="1">
              <w:r w:rsidRPr="00A6257C">
                <w:rPr>
                  <w:rStyle w:val="Hyperlink"/>
                  <w:lang w:eastAsia="en-US"/>
                </w:rPr>
                <w:t>https://uchi.ru</w:t>
              </w:r>
            </w:hyperlink>
          </w:p>
          <w:p w:rsidR="00134813" w:rsidRDefault="00134813" w:rsidP="005C2FD1">
            <w:r>
              <w:t>4</w:t>
            </w:r>
            <w:r w:rsidRPr="009F749D">
              <w:t xml:space="preserve"> </w:t>
            </w:r>
            <w:r>
              <w:t>класс, русский язык, марафон</w:t>
            </w:r>
          </w:p>
        </w:tc>
        <w:tc>
          <w:tcPr>
            <w:tcW w:w="851" w:type="dxa"/>
          </w:tcPr>
          <w:p w:rsidR="00134813" w:rsidRDefault="00134813" w:rsidP="00F42D0A">
            <w:r>
              <w:t xml:space="preserve">До 29.12.20 </w:t>
            </w:r>
          </w:p>
        </w:tc>
        <w:tc>
          <w:tcPr>
            <w:tcW w:w="1352" w:type="dxa"/>
          </w:tcPr>
          <w:p w:rsidR="00134813" w:rsidRPr="00854E0B" w:rsidRDefault="00134813" w:rsidP="00F42D0A">
            <w:hyperlink r:id="rId9" w:history="1">
              <w:r w:rsidRPr="00854E0B">
                <w:rPr>
                  <w:rStyle w:val="Hyperlink"/>
                  <w:sz w:val="22"/>
                  <w:szCs w:val="22"/>
                  <w:lang w:val="en-US"/>
                </w:rPr>
                <w:t>sgromadina</w:t>
              </w:r>
              <w:r w:rsidRPr="00854E0B">
                <w:rPr>
                  <w:rStyle w:val="Hyperlink"/>
                  <w:sz w:val="22"/>
                  <w:szCs w:val="22"/>
                </w:rPr>
                <w:t>@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yandex</w:t>
              </w:r>
              <w:r w:rsidRPr="00854E0B">
                <w:rPr>
                  <w:rStyle w:val="Hyperlink"/>
                  <w:sz w:val="22"/>
                  <w:szCs w:val="22"/>
                </w:rPr>
                <w:t>.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ru</w:t>
              </w:r>
            </w:hyperlink>
          </w:p>
          <w:p w:rsidR="00134813" w:rsidRPr="00854E0B" w:rsidRDefault="00134813" w:rsidP="00F42D0A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134813" w:rsidRPr="00854E0B" w:rsidRDefault="00134813" w:rsidP="00F42D0A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134813" w:rsidRDefault="00134813" w:rsidP="00F42D0A">
            <w:hyperlink r:id="rId10" w:tgtFrame="_blank" w:history="1">
              <w:r w:rsidRPr="00854E0B">
                <w:rPr>
                  <w:rStyle w:val="Hyperlink"/>
                  <w:sz w:val="22"/>
                  <w:szCs w:val="22"/>
                </w:rPr>
                <w:t>https://vk.com/club147155790</w:t>
              </w:r>
            </w:hyperlink>
          </w:p>
        </w:tc>
      </w:tr>
      <w:tr w:rsidR="00134813" w:rsidTr="009E3208">
        <w:trPr>
          <w:trHeight w:val="350"/>
        </w:trPr>
        <w:tc>
          <w:tcPr>
            <w:tcW w:w="781" w:type="dxa"/>
          </w:tcPr>
          <w:p w:rsidR="00134813" w:rsidRDefault="00134813" w:rsidP="008D6157">
            <w:r>
              <w:t xml:space="preserve">Чтение </w:t>
            </w:r>
          </w:p>
        </w:tc>
        <w:tc>
          <w:tcPr>
            <w:tcW w:w="851" w:type="dxa"/>
          </w:tcPr>
          <w:p w:rsidR="00134813" w:rsidRDefault="00134813" w:rsidP="008D6157">
            <w:r>
              <w:t>Громадина С. Я.</w:t>
            </w:r>
          </w:p>
        </w:tc>
        <w:tc>
          <w:tcPr>
            <w:tcW w:w="567" w:type="dxa"/>
          </w:tcPr>
          <w:p w:rsidR="00134813" w:rsidRDefault="00134813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34813" w:rsidRDefault="00134813" w:rsidP="008D6157">
            <w:r>
              <w:t>29.12.20</w:t>
            </w:r>
          </w:p>
        </w:tc>
        <w:tc>
          <w:tcPr>
            <w:tcW w:w="1418" w:type="dxa"/>
          </w:tcPr>
          <w:p w:rsidR="00134813" w:rsidRDefault="00134813" w:rsidP="008D6157">
            <w:r>
              <w:t>Обобщающий урок по разделу «Делу время – потехе час». Оценка достижений..</w:t>
            </w:r>
          </w:p>
        </w:tc>
        <w:tc>
          <w:tcPr>
            <w:tcW w:w="1417" w:type="dxa"/>
          </w:tcPr>
          <w:p w:rsidR="00134813" w:rsidRDefault="00134813" w:rsidP="008D6157">
            <w:r>
              <w:t>Учебник: стр. 4 – 34</w:t>
            </w:r>
          </w:p>
        </w:tc>
        <w:tc>
          <w:tcPr>
            <w:tcW w:w="2127" w:type="dxa"/>
          </w:tcPr>
          <w:p w:rsidR="00134813" w:rsidRDefault="00134813" w:rsidP="000E370E">
            <w:r>
              <w:t>Стр. 4 – 34, повторить раздел и пройти тест</w:t>
            </w:r>
          </w:p>
        </w:tc>
        <w:tc>
          <w:tcPr>
            <w:tcW w:w="5244" w:type="dxa"/>
          </w:tcPr>
          <w:p w:rsidR="00134813" w:rsidRPr="00710903" w:rsidRDefault="00134813" w:rsidP="008D6157">
            <w:hyperlink r:id="rId11" w:history="1">
              <w:r w:rsidRPr="00D330E1">
                <w:rPr>
                  <w:rStyle w:val="Hyperlink"/>
                </w:rPr>
                <w:t>https://testedu.ru/test/literatura/4-klass/delu-vremya-potexe-chas.html</w:t>
              </w:r>
            </w:hyperlink>
            <w:r>
              <w:t xml:space="preserve"> онлайн - тест</w:t>
            </w:r>
          </w:p>
        </w:tc>
        <w:tc>
          <w:tcPr>
            <w:tcW w:w="851" w:type="dxa"/>
          </w:tcPr>
          <w:p w:rsidR="00134813" w:rsidRDefault="00134813" w:rsidP="008D6157">
            <w:r>
              <w:t>До 28.12.20</w:t>
            </w:r>
          </w:p>
        </w:tc>
        <w:tc>
          <w:tcPr>
            <w:tcW w:w="1352" w:type="dxa"/>
          </w:tcPr>
          <w:p w:rsidR="00134813" w:rsidRDefault="00134813" w:rsidP="000E370E"/>
        </w:tc>
      </w:tr>
      <w:tr w:rsidR="00134813" w:rsidTr="0056064D">
        <w:tc>
          <w:tcPr>
            <w:tcW w:w="781" w:type="dxa"/>
          </w:tcPr>
          <w:p w:rsidR="00134813" w:rsidRDefault="00134813" w:rsidP="002E46CF">
            <w:r>
              <w:t xml:space="preserve">Физкультура </w:t>
            </w:r>
          </w:p>
        </w:tc>
        <w:tc>
          <w:tcPr>
            <w:tcW w:w="851" w:type="dxa"/>
          </w:tcPr>
          <w:p w:rsidR="00134813" w:rsidRDefault="00134813" w:rsidP="002E46CF">
            <w:r>
              <w:t>Громадина С. Я.</w:t>
            </w:r>
          </w:p>
        </w:tc>
        <w:tc>
          <w:tcPr>
            <w:tcW w:w="567" w:type="dxa"/>
          </w:tcPr>
          <w:p w:rsidR="00134813" w:rsidRDefault="00134813" w:rsidP="002E46C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34813" w:rsidRDefault="00134813" w:rsidP="002E46CF">
            <w:r>
              <w:t>29.12.20</w:t>
            </w:r>
          </w:p>
        </w:tc>
        <w:tc>
          <w:tcPr>
            <w:tcW w:w="1418" w:type="dxa"/>
          </w:tcPr>
          <w:p w:rsidR="00134813" w:rsidRDefault="00134813" w:rsidP="002E46CF">
            <w:r>
              <w:t>Подвижные игры. «Космонавты». Эстафеты.</w:t>
            </w:r>
          </w:p>
        </w:tc>
        <w:tc>
          <w:tcPr>
            <w:tcW w:w="1417" w:type="dxa"/>
          </w:tcPr>
          <w:p w:rsidR="00134813" w:rsidRDefault="00134813" w:rsidP="002E46CF"/>
        </w:tc>
        <w:tc>
          <w:tcPr>
            <w:tcW w:w="2127" w:type="dxa"/>
          </w:tcPr>
          <w:p w:rsidR="00134813" w:rsidRDefault="00134813" w:rsidP="002E46CF">
            <w:r>
              <w:t>Описание игры «Космонавты» или рисунок (план игры)</w:t>
            </w:r>
          </w:p>
        </w:tc>
        <w:tc>
          <w:tcPr>
            <w:tcW w:w="5244" w:type="dxa"/>
          </w:tcPr>
          <w:p w:rsidR="00134813" w:rsidRDefault="00134813" w:rsidP="002E46CF"/>
        </w:tc>
        <w:tc>
          <w:tcPr>
            <w:tcW w:w="851" w:type="dxa"/>
          </w:tcPr>
          <w:p w:rsidR="00134813" w:rsidRDefault="00134813" w:rsidP="002E46CF">
            <w:r>
              <w:t>До 29.12.20</w:t>
            </w:r>
          </w:p>
        </w:tc>
        <w:tc>
          <w:tcPr>
            <w:tcW w:w="1352" w:type="dxa"/>
          </w:tcPr>
          <w:p w:rsidR="00134813" w:rsidRDefault="00134813" w:rsidP="002E46CF"/>
        </w:tc>
      </w:tr>
      <w:tr w:rsidR="00134813" w:rsidTr="0056064D">
        <w:tc>
          <w:tcPr>
            <w:tcW w:w="781" w:type="dxa"/>
          </w:tcPr>
          <w:p w:rsidR="00134813" w:rsidRDefault="00134813" w:rsidP="00D00B20">
            <w:r>
              <w:t xml:space="preserve">Физкультура </w:t>
            </w:r>
          </w:p>
        </w:tc>
        <w:tc>
          <w:tcPr>
            <w:tcW w:w="851" w:type="dxa"/>
          </w:tcPr>
          <w:p w:rsidR="00134813" w:rsidRDefault="00134813" w:rsidP="006A3770">
            <w:r>
              <w:t>Громадина С. Я.</w:t>
            </w:r>
          </w:p>
        </w:tc>
        <w:tc>
          <w:tcPr>
            <w:tcW w:w="567" w:type="dxa"/>
          </w:tcPr>
          <w:p w:rsidR="00134813" w:rsidRDefault="00134813" w:rsidP="006A3770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34813" w:rsidRDefault="00134813" w:rsidP="006A3770">
            <w:r>
              <w:t>29.12.20</w:t>
            </w:r>
          </w:p>
        </w:tc>
        <w:tc>
          <w:tcPr>
            <w:tcW w:w="1418" w:type="dxa"/>
          </w:tcPr>
          <w:p w:rsidR="00134813" w:rsidRDefault="00134813" w:rsidP="00D00B20">
            <w:r>
              <w:t>Подвижные игры. «Космонавты». Эстафеты.</w:t>
            </w:r>
          </w:p>
        </w:tc>
        <w:tc>
          <w:tcPr>
            <w:tcW w:w="1417" w:type="dxa"/>
          </w:tcPr>
          <w:p w:rsidR="00134813" w:rsidRDefault="00134813" w:rsidP="00D00B20"/>
        </w:tc>
        <w:tc>
          <w:tcPr>
            <w:tcW w:w="2127" w:type="dxa"/>
          </w:tcPr>
          <w:p w:rsidR="00134813" w:rsidRDefault="00134813" w:rsidP="00D00B20">
            <w:r>
              <w:t>Новогодние эстафеты (3 – 4 эстафеты)</w:t>
            </w:r>
          </w:p>
        </w:tc>
        <w:tc>
          <w:tcPr>
            <w:tcW w:w="5244" w:type="dxa"/>
          </w:tcPr>
          <w:p w:rsidR="00134813" w:rsidRDefault="00134813" w:rsidP="00D00B20"/>
        </w:tc>
        <w:tc>
          <w:tcPr>
            <w:tcW w:w="851" w:type="dxa"/>
          </w:tcPr>
          <w:p w:rsidR="00134813" w:rsidRDefault="00134813" w:rsidP="00D00B20">
            <w:r>
              <w:t>До 29.12.20</w:t>
            </w:r>
          </w:p>
        </w:tc>
        <w:tc>
          <w:tcPr>
            <w:tcW w:w="1352" w:type="dxa"/>
          </w:tcPr>
          <w:p w:rsidR="00134813" w:rsidRDefault="00134813" w:rsidP="00D00B20"/>
        </w:tc>
      </w:tr>
    </w:tbl>
    <w:p w:rsidR="00134813" w:rsidRDefault="00134813" w:rsidP="00BF48D6">
      <w:r>
        <w:t xml:space="preserve">  </w:t>
      </w:r>
    </w:p>
    <w:sectPr w:rsidR="00134813" w:rsidSect="00213369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CA6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FEE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E52D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82D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40C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75A43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146A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BEF4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106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AF2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2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D4B"/>
    <w:rsid w:val="0004719B"/>
    <w:rsid w:val="000517D0"/>
    <w:rsid w:val="00056CC0"/>
    <w:rsid w:val="000633C8"/>
    <w:rsid w:val="00071966"/>
    <w:rsid w:val="00074D22"/>
    <w:rsid w:val="00092C02"/>
    <w:rsid w:val="000C385C"/>
    <w:rsid w:val="000C5FCB"/>
    <w:rsid w:val="000D13E0"/>
    <w:rsid w:val="000D3188"/>
    <w:rsid w:val="000D4930"/>
    <w:rsid w:val="000E0CB2"/>
    <w:rsid w:val="000E370E"/>
    <w:rsid w:val="001100E5"/>
    <w:rsid w:val="001102A5"/>
    <w:rsid w:val="0011341E"/>
    <w:rsid w:val="00134813"/>
    <w:rsid w:val="00152494"/>
    <w:rsid w:val="00155459"/>
    <w:rsid w:val="0018103C"/>
    <w:rsid w:val="001A2100"/>
    <w:rsid w:val="001B3CC1"/>
    <w:rsid w:val="001C1501"/>
    <w:rsid w:val="001C7101"/>
    <w:rsid w:val="00213369"/>
    <w:rsid w:val="002156BA"/>
    <w:rsid w:val="002337AA"/>
    <w:rsid w:val="00234AEF"/>
    <w:rsid w:val="00260A61"/>
    <w:rsid w:val="00272056"/>
    <w:rsid w:val="00286710"/>
    <w:rsid w:val="00294B44"/>
    <w:rsid w:val="002D7033"/>
    <w:rsid w:val="002E46CF"/>
    <w:rsid w:val="00303A59"/>
    <w:rsid w:val="00307F86"/>
    <w:rsid w:val="003406D2"/>
    <w:rsid w:val="00386939"/>
    <w:rsid w:val="003943F8"/>
    <w:rsid w:val="003D7B7A"/>
    <w:rsid w:val="003E4A39"/>
    <w:rsid w:val="003F528E"/>
    <w:rsid w:val="00411F69"/>
    <w:rsid w:val="004148D4"/>
    <w:rsid w:val="00424551"/>
    <w:rsid w:val="00425A43"/>
    <w:rsid w:val="00426F42"/>
    <w:rsid w:val="00437236"/>
    <w:rsid w:val="00441816"/>
    <w:rsid w:val="004566A8"/>
    <w:rsid w:val="004706CF"/>
    <w:rsid w:val="004719AE"/>
    <w:rsid w:val="00472DA2"/>
    <w:rsid w:val="004815F1"/>
    <w:rsid w:val="004A253C"/>
    <w:rsid w:val="004A4024"/>
    <w:rsid w:val="004B0F26"/>
    <w:rsid w:val="004C6156"/>
    <w:rsid w:val="00520940"/>
    <w:rsid w:val="00521373"/>
    <w:rsid w:val="00531E5E"/>
    <w:rsid w:val="00555AEC"/>
    <w:rsid w:val="00556691"/>
    <w:rsid w:val="0056064D"/>
    <w:rsid w:val="00572C05"/>
    <w:rsid w:val="00576F46"/>
    <w:rsid w:val="005866ED"/>
    <w:rsid w:val="005A35E3"/>
    <w:rsid w:val="005B50B4"/>
    <w:rsid w:val="005B6B97"/>
    <w:rsid w:val="005C0D38"/>
    <w:rsid w:val="005C2FD1"/>
    <w:rsid w:val="005D3CF7"/>
    <w:rsid w:val="00616C18"/>
    <w:rsid w:val="00621C43"/>
    <w:rsid w:val="00635146"/>
    <w:rsid w:val="00642BB4"/>
    <w:rsid w:val="00672DB2"/>
    <w:rsid w:val="00684B13"/>
    <w:rsid w:val="0069388D"/>
    <w:rsid w:val="00696A5F"/>
    <w:rsid w:val="00697CA0"/>
    <w:rsid w:val="006A3770"/>
    <w:rsid w:val="006A5E17"/>
    <w:rsid w:val="006B122A"/>
    <w:rsid w:val="006C1FA1"/>
    <w:rsid w:val="006C39FE"/>
    <w:rsid w:val="00703BE2"/>
    <w:rsid w:val="00710903"/>
    <w:rsid w:val="00713B68"/>
    <w:rsid w:val="00735F2E"/>
    <w:rsid w:val="00750693"/>
    <w:rsid w:val="00754976"/>
    <w:rsid w:val="00775E1B"/>
    <w:rsid w:val="00786A9B"/>
    <w:rsid w:val="00796049"/>
    <w:rsid w:val="007B25C4"/>
    <w:rsid w:val="007C07C0"/>
    <w:rsid w:val="007C6EF3"/>
    <w:rsid w:val="007E4D6D"/>
    <w:rsid w:val="00807E2E"/>
    <w:rsid w:val="00854E0B"/>
    <w:rsid w:val="00872849"/>
    <w:rsid w:val="008D6157"/>
    <w:rsid w:val="008E1215"/>
    <w:rsid w:val="008E6928"/>
    <w:rsid w:val="0092178E"/>
    <w:rsid w:val="00921EDC"/>
    <w:rsid w:val="009229F1"/>
    <w:rsid w:val="00923E4C"/>
    <w:rsid w:val="0097407D"/>
    <w:rsid w:val="00980E57"/>
    <w:rsid w:val="00987D09"/>
    <w:rsid w:val="009A7993"/>
    <w:rsid w:val="009B7316"/>
    <w:rsid w:val="009C0394"/>
    <w:rsid w:val="009E3208"/>
    <w:rsid w:val="009E493D"/>
    <w:rsid w:val="009F0DFA"/>
    <w:rsid w:val="009F749D"/>
    <w:rsid w:val="00A031CD"/>
    <w:rsid w:val="00A12FE4"/>
    <w:rsid w:val="00A61447"/>
    <w:rsid w:val="00A6257C"/>
    <w:rsid w:val="00A63111"/>
    <w:rsid w:val="00A7268B"/>
    <w:rsid w:val="00A760FD"/>
    <w:rsid w:val="00A808DD"/>
    <w:rsid w:val="00A904F1"/>
    <w:rsid w:val="00A91956"/>
    <w:rsid w:val="00A934C5"/>
    <w:rsid w:val="00A97287"/>
    <w:rsid w:val="00AA14D5"/>
    <w:rsid w:val="00AB209F"/>
    <w:rsid w:val="00AC4A83"/>
    <w:rsid w:val="00AE0CF5"/>
    <w:rsid w:val="00AE550E"/>
    <w:rsid w:val="00AF7D93"/>
    <w:rsid w:val="00B00D4B"/>
    <w:rsid w:val="00B07748"/>
    <w:rsid w:val="00B34A69"/>
    <w:rsid w:val="00B6633D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6FE7"/>
    <w:rsid w:val="00C90F70"/>
    <w:rsid w:val="00CB3536"/>
    <w:rsid w:val="00CB39C5"/>
    <w:rsid w:val="00CD4295"/>
    <w:rsid w:val="00CD5707"/>
    <w:rsid w:val="00CE58EB"/>
    <w:rsid w:val="00CF0264"/>
    <w:rsid w:val="00D009E7"/>
    <w:rsid w:val="00D00B20"/>
    <w:rsid w:val="00D14A49"/>
    <w:rsid w:val="00D16812"/>
    <w:rsid w:val="00D330E1"/>
    <w:rsid w:val="00D53E15"/>
    <w:rsid w:val="00D91665"/>
    <w:rsid w:val="00D9309F"/>
    <w:rsid w:val="00D948A2"/>
    <w:rsid w:val="00DA19F3"/>
    <w:rsid w:val="00DB0F62"/>
    <w:rsid w:val="00DC3F20"/>
    <w:rsid w:val="00DC54E6"/>
    <w:rsid w:val="00E02964"/>
    <w:rsid w:val="00E05BD6"/>
    <w:rsid w:val="00E236C2"/>
    <w:rsid w:val="00E67308"/>
    <w:rsid w:val="00E90EC7"/>
    <w:rsid w:val="00EA435A"/>
    <w:rsid w:val="00EA6EB5"/>
    <w:rsid w:val="00EB159C"/>
    <w:rsid w:val="00EB4B69"/>
    <w:rsid w:val="00EC7C6B"/>
    <w:rsid w:val="00ED1E9B"/>
    <w:rsid w:val="00F40B59"/>
    <w:rsid w:val="00F42D0A"/>
    <w:rsid w:val="00F5186D"/>
    <w:rsid w:val="00F7313B"/>
    <w:rsid w:val="00F813CA"/>
    <w:rsid w:val="00FC6430"/>
    <w:rsid w:val="00FE4E28"/>
    <w:rsid w:val="00FF2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BF48D6"/>
    <w:pPr>
      <w:spacing w:before="100" w:beforeAutospacing="1" w:after="100" w:afterAutospacing="1"/>
      <w:outlineLvl w:val="0"/>
    </w:pPr>
    <w:rPr>
      <w:rFonts w:eastAsia="Calibri"/>
      <w:b/>
      <w:kern w:val="36"/>
      <w:sz w:val="4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48D6"/>
    <w:rPr>
      <w:rFonts w:ascii="Times New Roman" w:hAnsi="Times New Roman" w:cs="Times New Roman"/>
      <w:b/>
      <w:kern w:val="36"/>
      <w:sz w:val="48"/>
    </w:rPr>
  </w:style>
  <w:style w:type="table" w:styleId="TableGrid">
    <w:name w:val="Table Grid"/>
    <w:basedOn w:val="TableNormal"/>
    <w:uiPriority w:val="99"/>
    <w:rsid w:val="0052137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21373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9A7993"/>
    <w:rPr>
      <w:rFonts w:cs="Times New Roman"/>
      <w:color w:val="auto"/>
      <w:u w:val="single"/>
    </w:rPr>
  </w:style>
  <w:style w:type="paragraph" w:styleId="ListParagraph">
    <w:name w:val="List Paragraph"/>
    <w:basedOn w:val="Normal"/>
    <w:uiPriority w:val="99"/>
    <w:qFormat/>
    <w:rsid w:val="005B6B97"/>
    <w:pPr>
      <w:ind w:left="720"/>
    </w:pPr>
  </w:style>
  <w:style w:type="paragraph" w:styleId="NormalWeb">
    <w:name w:val="Normal (Web)"/>
    <w:basedOn w:val="Normal"/>
    <w:uiPriority w:val="99"/>
    <w:semiHidden/>
    <w:rsid w:val="00386939"/>
    <w:pPr>
      <w:spacing w:before="100" w:beforeAutospacing="1" w:after="100" w:afterAutospacing="1"/>
    </w:pPr>
  </w:style>
  <w:style w:type="character" w:customStyle="1" w:styleId="c7">
    <w:name w:val="c7"/>
    <w:uiPriority w:val="99"/>
    <w:rsid w:val="00987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82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club14715579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romadina@yandex.ru" TargetMode="External"/><Relationship Id="rId11" Type="http://schemas.openxmlformats.org/officeDocument/2006/relationships/hyperlink" Target="https://testedu.ru/test/literatura/4-klass/delu-vremya-potexe-chas.html" TargetMode="Externa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vk.com/club1471557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romadin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1542</TotalTime>
  <Pages>2</Pages>
  <Words>289</Words>
  <Characters>1649</Characters>
  <Application>Microsoft Office Outlook</Application>
  <DocSecurity>0</DocSecurity>
  <Lines>0</Lines>
  <Paragraphs>0</Paragraphs>
  <ScaleCrop>false</ScaleCrop>
  <Company>МОУ СОШ п. Пяльма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2НШ1</cp:lastModifiedBy>
  <cp:revision>99</cp:revision>
  <dcterms:created xsi:type="dcterms:W3CDTF">2020-04-05T20:19:00Z</dcterms:created>
  <dcterms:modified xsi:type="dcterms:W3CDTF">2020-12-26T09:07:00Z</dcterms:modified>
</cp:coreProperties>
</file>